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31" w:type="dxa"/>
        <w:tblInd w:w="-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7"/>
        <w:gridCol w:w="5213"/>
        <w:gridCol w:w="1810"/>
        <w:gridCol w:w="3080"/>
        <w:gridCol w:w="13"/>
        <w:gridCol w:w="2297"/>
        <w:gridCol w:w="13"/>
        <w:gridCol w:w="1345"/>
        <w:gridCol w:w="13"/>
        <w:gridCol w:w="1347"/>
        <w:gridCol w:w="13"/>
      </w:tblGrid>
      <w:tr w:rsidR="00BB64C3" w:rsidRPr="00515DE0" w:rsidTr="001A53E0">
        <w:tc>
          <w:tcPr>
            <w:tcW w:w="1593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64C3" w:rsidRDefault="00BB64C3" w:rsidP="00CB0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B64C3" w:rsidRPr="00BA7205" w:rsidRDefault="00BB64C3" w:rsidP="00C66856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BA720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Приложение  </w:t>
            </w:r>
          </w:p>
          <w:p w:rsidR="00BB64C3" w:rsidRPr="00BA7205" w:rsidRDefault="00BB64C3" w:rsidP="00D319D2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720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BB64C3" w:rsidRPr="00BA7205" w:rsidRDefault="00BB64C3" w:rsidP="00D319D2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720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Тверской области от   17.01.2019 № 23 </w:t>
            </w:r>
          </w:p>
          <w:p w:rsidR="00BB64C3" w:rsidRDefault="00BB64C3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B64C3" w:rsidRPr="00BA7205" w:rsidRDefault="00BB64C3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B64C3" w:rsidRPr="007B42C9" w:rsidRDefault="00BB64C3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 реализации Муниципальной программы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города Ржева Тверской области                                 </w:t>
            </w:r>
          </w:p>
          <w:p w:rsidR="00BB64C3" w:rsidRPr="007B42C9" w:rsidRDefault="00BB64C3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«Молодёжная политика и развитие туризма города Ржева Тверской области»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на 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8-2023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годы</w:t>
            </w:r>
          </w:p>
          <w:p w:rsidR="00BB64C3" w:rsidRPr="007B42C9" w:rsidRDefault="00BB64C3" w:rsidP="007B42C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7B42C9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(наименование муниципальной программы)</w:t>
            </w:r>
          </w:p>
          <w:p w:rsidR="00BB64C3" w:rsidRDefault="00BB64C3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BB64C3" w:rsidRPr="007B42C9" w:rsidRDefault="00BB64C3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на 2019</w:t>
            </w:r>
            <w:r w:rsidRPr="007B42C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 год</w:t>
            </w:r>
          </w:p>
          <w:p w:rsidR="00BB64C3" w:rsidRPr="00515DE0" w:rsidRDefault="00BB64C3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B64C3" w:rsidRPr="00231E7A" w:rsidTr="001A53E0">
        <w:trPr>
          <w:gridAfter w:val="1"/>
          <w:wAfter w:w="13" w:type="dxa"/>
        </w:trPr>
        <w:tc>
          <w:tcPr>
            <w:tcW w:w="787" w:type="dxa"/>
            <w:vMerge w:val="restart"/>
            <w:tcBorders>
              <w:top w:val="single" w:sz="4" w:space="0" w:color="auto"/>
            </w:tcBorders>
          </w:tcPr>
          <w:p w:rsidR="00BB64C3" w:rsidRPr="00526B9D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</w:rPr>
              <w:t>№ п/п</w:t>
            </w:r>
          </w:p>
        </w:tc>
        <w:tc>
          <w:tcPr>
            <w:tcW w:w="5213" w:type="dxa"/>
            <w:vMerge w:val="restart"/>
            <w:tcBorders>
              <w:top w:val="single" w:sz="4" w:space="0" w:color="auto"/>
            </w:tcBorders>
          </w:tcPr>
          <w:p w:rsidR="00BB64C3" w:rsidRPr="00526B9D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  <w:p w:rsidR="00BB64C3" w:rsidRPr="00526B9D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  <w:p w:rsidR="00BB64C3" w:rsidRPr="00526B9D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  <w:color w:val="000000"/>
              </w:rPr>
              <w:t>Наименование мероприятий по реализации муниципальной программы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</w:tcBorders>
          </w:tcPr>
          <w:p w:rsidR="00BB64C3" w:rsidRPr="00231E7A" w:rsidRDefault="00BB64C3" w:rsidP="00BA7205">
            <w:pPr>
              <w:spacing w:after="0" w:line="240" w:lineRule="exact"/>
              <w:ind w:left="-58" w:right="-107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администратора муниципальной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</w:tcBorders>
          </w:tcPr>
          <w:p w:rsidR="00BB64C3" w:rsidRPr="00231E7A" w:rsidRDefault="00BB64C3" w:rsidP="009A0A88">
            <w:pPr>
              <w:spacing w:after="0" w:line="240" w:lineRule="exact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структурного подразделения администратора муниципальной программы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</w:tcBorders>
          </w:tcPr>
          <w:p w:rsidR="00BB64C3" w:rsidRPr="00231E7A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должности, ф</w:t>
            </w:r>
            <w:r w:rsidRPr="00231E7A">
              <w:rPr>
                <w:rFonts w:ascii="Times New Roman" w:hAnsi="Times New Roman"/>
              </w:rPr>
              <w:t xml:space="preserve">амилия и инициалы ответственного </w:t>
            </w:r>
            <w:r>
              <w:rPr>
                <w:rFonts w:ascii="Times New Roman" w:hAnsi="Times New Roman"/>
              </w:rPr>
              <w:t xml:space="preserve">исполнителя </w:t>
            </w:r>
          </w:p>
        </w:tc>
        <w:tc>
          <w:tcPr>
            <w:tcW w:w="2718" w:type="dxa"/>
            <w:gridSpan w:val="4"/>
            <w:tcBorders>
              <w:top w:val="single" w:sz="4" w:space="0" w:color="auto"/>
            </w:tcBorders>
          </w:tcPr>
          <w:p w:rsidR="00BB64C3" w:rsidRPr="00231E7A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Текущий финансовый год</w:t>
            </w:r>
          </w:p>
        </w:tc>
      </w:tr>
      <w:tr w:rsidR="00BB64C3" w:rsidRPr="00231E7A" w:rsidTr="001A53E0">
        <w:trPr>
          <w:gridAfter w:val="1"/>
          <w:wAfter w:w="13" w:type="dxa"/>
          <w:trHeight w:val="1152"/>
        </w:trPr>
        <w:tc>
          <w:tcPr>
            <w:tcW w:w="787" w:type="dxa"/>
            <w:vMerge/>
          </w:tcPr>
          <w:p w:rsidR="00BB64C3" w:rsidRPr="00231E7A" w:rsidRDefault="00BB64C3" w:rsidP="00B03DDB">
            <w:pPr>
              <w:spacing w:after="0" w:line="240" w:lineRule="auto"/>
              <w:jc w:val="center"/>
            </w:pPr>
          </w:p>
        </w:tc>
        <w:tc>
          <w:tcPr>
            <w:tcW w:w="5213" w:type="dxa"/>
            <w:vMerge/>
          </w:tcPr>
          <w:p w:rsidR="00BB64C3" w:rsidRPr="00231E7A" w:rsidRDefault="00BB64C3" w:rsidP="009A0A88">
            <w:pPr>
              <w:spacing w:after="0" w:line="240" w:lineRule="exact"/>
              <w:jc w:val="center"/>
            </w:pPr>
          </w:p>
        </w:tc>
        <w:tc>
          <w:tcPr>
            <w:tcW w:w="1810" w:type="dxa"/>
            <w:vMerge/>
          </w:tcPr>
          <w:p w:rsidR="00BB64C3" w:rsidRPr="00231E7A" w:rsidRDefault="00BB64C3" w:rsidP="009A0A88">
            <w:pPr>
              <w:spacing w:after="0" w:line="240" w:lineRule="exact"/>
              <w:jc w:val="center"/>
            </w:pPr>
          </w:p>
        </w:tc>
        <w:tc>
          <w:tcPr>
            <w:tcW w:w="3080" w:type="dxa"/>
            <w:vMerge/>
          </w:tcPr>
          <w:p w:rsidR="00BB64C3" w:rsidRPr="00231E7A" w:rsidRDefault="00BB64C3" w:rsidP="009A0A88">
            <w:pPr>
              <w:spacing w:after="0" w:line="240" w:lineRule="exact"/>
              <w:jc w:val="center"/>
            </w:pPr>
          </w:p>
        </w:tc>
        <w:tc>
          <w:tcPr>
            <w:tcW w:w="2310" w:type="dxa"/>
            <w:gridSpan w:val="2"/>
            <w:vMerge/>
          </w:tcPr>
          <w:p w:rsidR="00BB64C3" w:rsidRPr="00231E7A" w:rsidRDefault="00BB64C3" w:rsidP="009A0A88">
            <w:pPr>
              <w:spacing w:after="0" w:line="240" w:lineRule="exact"/>
              <w:jc w:val="center"/>
            </w:pPr>
          </w:p>
        </w:tc>
        <w:tc>
          <w:tcPr>
            <w:tcW w:w="1358" w:type="dxa"/>
            <w:gridSpan w:val="2"/>
          </w:tcPr>
          <w:p w:rsidR="00BB64C3" w:rsidRPr="00231E7A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231E7A">
              <w:rPr>
                <w:rFonts w:ascii="Times New Roman" w:hAnsi="Times New Roman"/>
              </w:rPr>
              <w:t>рок начала выполнения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231E7A">
              <w:rPr>
                <w:rFonts w:ascii="Times New Roman" w:hAnsi="Times New Roman"/>
              </w:rPr>
              <w:t>рок окончания выполнения</w:t>
            </w:r>
          </w:p>
        </w:tc>
      </w:tr>
      <w:tr w:rsidR="00BB64C3" w:rsidRPr="00231E7A" w:rsidTr="001A53E0">
        <w:tc>
          <w:tcPr>
            <w:tcW w:w="15931" w:type="dxa"/>
            <w:gridSpan w:val="11"/>
          </w:tcPr>
          <w:p w:rsidR="00BB64C3" w:rsidRDefault="00BB64C3" w:rsidP="00CB0404">
            <w:pPr>
              <w:spacing w:after="0" w:line="240" w:lineRule="exact"/>
              <w:rPr>
                <w:rFonts w:ascii="Times New Roman" w:hAnsi="Times New Roman"/>
                <w:b/>
                <w:bCs/>
                <w:i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Цель </w:t>
            </w:r>
            <w:r>
              <w:rPr>
                <w:rFonts w:ascii="Times New Roman" w:hAnsi="Times New Roman"/>
                <w:b/>
                <w:bCs/>
              </w:rPr>
              <w:t xml:space="preserve">1 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ная политика и развитие туризма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город</w:t>
            </w:r>
            <w:r>
              <w:rPr>
                <w:rFonts w:ascii="Times New Roman" w:hAnsi="Times New Roman"/>
                <w:b/>
                <w:bCs/>
                <w:iCs/>
              </w:rPr>
              <w:t>а Ржева Тверской области»</w:t>
            </w:r>
          </w:p>
          <w:p w:rsidR="00BB64C3" w:rsidRPr="00DE2BC5" w:rsidRDefault="00BB64C3" w:rsidP="00CB0404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на 2018-2023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</w:p>
          <w:p w:rsidR="00BB64C3" w:rsidRPr="00231E7A" w:rsidRDefault="00BB64C3" w:rsidP="00CB0404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«</w:t>
            </w:r>
            <w:r w:rsidRPr="0065618A">
              <w:rPr>
                <w:rFonts w:ascii="Times New Roman" w:hAnsi="Times New Roman"/>
                <w:b/>
              </w:rPr>
              <w:t>Создание условий для гражданского становления, эффективной социализации и самореализации молодых граждан</w:t>
            </w:r>
            <w:r>
              <w:rPr>
                <w:rFonts w:ascii="Times New Roman" w:hAnsi="Times New Roman"/>
                <w:b/>
              </w:rPr>
              <w:t>»</w:t>
            </w:r>
          </w:p>
        </w:tc>
      </w:tr>
      <w:tr w:rsidR="00BB64C3" w:rsidRPr="00231E7A" w:rsidTr="001A53E0">
        <w:tc>
          <w:tcPr>
            <w:tcW w:w="15931" w:type="dxa"/>
            <w:gridSpan w:val="11"/>
          </w:tcPr>
          <w:p w:rsidR="00BB64C3" w:rsidRDefault="00BB64C3" w:rsidP="00CB0404">
            <w:pPr>
              <w:spacing w:after="0" w:line="240" w:lineRule="exact"/>
              <w:rPr>
                <w:rFonts w:ascii="Times New Roman" w:hAnsi="Times New Roman"/>
                <w:b/>
                <w:bCs/>
                <w:iCs/>
              </w:rPr>
            </w:pPr>
            <w:r w:rsidRPr="00DE2BC5">
              <w:rPr>
                <w:rFonts w:ascii="Times New Roman" w:hAnsi="Times New Roman"/>
                <w:b/>
              </w:rPr>
              <w:t>Цель 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ная политика и развитие туризма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город</w:t>
            </w:r>
            <w:r>
              <w:rPr>
                <w:rFonts w:ascii="Times New Roman" w:hAnsi="Times New Roman"/>
                <w:b/>
                <w:bCs/>
                <w:iCs/>
              </w:rPr>
              <w:t>а Ржева Тверской области»</w:t>
            </w:r>
          </w:p>
          <w:p w:rsidR="00BB64C3" w:rsidRDefault="00BB64C3" w:rsidP="00CB0404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на 2018-2023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</w:p>
          <w:p w:rsidR="00BB64C3" w:rsidRPr="00231E7A" w:rsidRDefault="00BB64C3" w:rsidP="00CB0404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«</w:t>
            </w:r>
            <w:r w:rsidRPr="0065618A">
              <w:rPr>
                <w:rFonts w:ascii="Times New Roman" w:hAnsi="Times New Roman"/>
                <w:b/>
                <w:bCs/>
              </w:rPr>
              <w:t>Продвижение города Ржева Тверской области на туристском рынке, обеспечивающее позитивный имидж и узнаваемость города Ржева Тверской области</w:t>
            </w:r>
            <w:r>
              <w:rPr>
                <w:rFonts w:ascii="Times New Roman" w:hAnsi="Times New Roman"/>
                <w:b/>
                <w:bCs/>
              </w:rPr>
              <w:t>»</w:t>
            </w:r>
          </w:p>
        </w:tc>
      </w:tr>
      <w:tr w:rsidR="00BB64C3" w:rsidRPr="00231E7A" w:rsidTr="001A53E0">
        <w:tc>
          <w:tcPr>
            <w:tcW w:w="15931" w:type="dxa"/>
            <w:gridSpan w:val="11"/>
            <w:shd w:val="clear" w:color="auto" w:fill="FFFF99"/>
          </w:tcPr>
          <w:p w:rsidR="00BB64C3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B64C3" w:rsidRPr="005166D6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66D6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 1</w:t>
            </w:r>
            <w:r w:rsidRPr="00516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6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«Содействие в решении социально-экономических проблем молодых семей»</w:t>
            </w:r>
          </w:p>
          <w:p w:rsidR="00BB64C3" w:rsidRPr="00FD6CF4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B64C3" w:rsidRPr="00231E7A" w:rsidTr="001A53E0">
        <w:trPr>
          <w:trHeight w:val="1024"/>
        </w:trPr>
        <w:tc>
          <w:tcPr>
            <w:tcW w:w="787" w:type="dxa"/>
          </w:tcPr>
          <w:p w:rsidR="00BB64C3" w:rsidRPr="00FD6CF4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BB64C3" w:rsidRPr="00FD6CF4" w:rsidRDefault="00BB64C3" w:rsidP="009A0A88">
            <w:pPr>
              <w:spacing w:after="0" w:line="240" w:lineRule="exact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З</w:t>
            </w:r>
            <w:r w:rsidRPr="00FD6CF4">
              <w:rPr>
                <w:rFonts w:ascii="Times New Roman" w:hAnsi="Times New Roman"/>
                <w:b/>
                <w:bCs/>
              </w:rPr>
              <w:t xml:space="preserve">адача 1  </w:t>
            </w:r>
            <w:r>
              <w:rPr>
                <w:rFonts w:ascii="Times New Roman" w:hAnsi="Times New Roman"/>
              </w:rPr>
              <w:t xml:space="preserve"> </w:t>
            </w:r>
            <w:r w:rsidRPr="002064C2">
              <w:rPr>
                <w:rFonts w:ascii="Times New Roman" w:hAnsi="Times New Roman"/>
                <w:b/>
              </w:rPr>
              <w:t>«Информирование молодых граждан о предоставляемых государством мерах поддержки молодых семей в решении жилищных проблем»</w:t>
            </w:r>
          </w:p>
        </w:tc>
        <w:tc>
          <w:tcPr>
            <w:tcW w:w="1810" w:type="dxa"/>
          </w:tcPr>
          <w:p w:rsidR="00BB64C3" w:rsidRPr="00231E7A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BB64C3" w:rsidRPr="00231E7A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BB64C3" w:rsidRPr="00231E7A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B64C3" w:rsidRPr="00231E7A" w:rsidTr="001A53E0">
        <w:tc>
          <w:tcPr>
            <w:tcW w:w="787" w:type="dxa"/>
          </w:tcPr>
          <w:p w:rsidR="00BB64C3" w:rsidRPr="00FD6CF4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1.</w:t>
            </w:r>
          </w:p>
        </w:tc>
        <w:tc>
          <w:tcPr>
            <w:tcW w:w="5213" w:type="dxa"/>
          </w:tcPr>
          <w:p w:rsidR="00BB64C3" w:rsidRPr="00FD6CF4" w:rsidRDefault="00BB64C3" w:rsidP="009A0A88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Административное мероприятие 1</w:t>
            </w: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Проведение консультаций для молодых семей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BB64C3" w:rsidRPr="00231E7A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Pr="00231E7A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BB64C3" w:rsidRDefault="00BB64C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Pr="00231E7A" w:rsidRDefault="00BB64C3" w:rsidP="001A53E0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BB64C3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64C3" w:rsidRPr="00231E7A" w:rsidRDefault="00BB64C3" w:rsidP="00411D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</w:tcPr>
          <w:p w:rsidR="00BB64C3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BB64C3" w:rsidRPr="00231E7A" w:rsidTr="001A53E0">
        <w:tc>
          <w:tcPr>
            <w:tcW w:w="787" w:type="dxa"/>
          </w:tcPr>
          <w:p w:rsidR="00BB64C3" w:rsidRPr="00FD6CF4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2.</w:t>
            </w:r>
          </w:p>
        </w:tc>
        <w:tc>
          <w:tcPr>
            <w:tcW w:w="5213" w:type="dxa"/>
          </w:tcPr>
          <w:p w:rsidR="00BB64C3" w:rsidRDefault="00BB64C3" w:rsidP="00C027E1">
            <w:pPr>
              <w:spacing w:after="0" w:line="24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Административное мероприятие 1</w:t>
            </w:r>
            <w:r w:rsidRPr="00FD6CF4">
              <w:rPr>
                <w:rFonts w:ascii="Times New Roman" w:hAnsi="Times New Roman"/>
                <w:b/>
                <w:bCs/>
              </w:rPr>
              <w:t xml:space="preserve">.002 </w:t>
            </w:r>
            <w:r>
              <w:rPr>
                <w:rFonts w:ascii="Times New Roman" w:hAnsi="Times New Roman"/>
                <w:bCs/>
              </w:rPr>
              <w:t>«</w:t>
            </w:r>
            <w:r w:rsidRPr="00FD6CF4">
              <w:rPr>
                <w:rFonts w:ascii="Times New Roman" w:hAnsi="Times New Roman"/>
                <w:bCs/>
              </w:rPr>
              <w:t>Распространение информационно-справочных материалов о предоставляемых государством мерах поддержки молодых семей в решении жилищных проблем</w:t>
            </w:r>
            <w:r>
              <w:rPr>
                <w:rFonts w:ascii="Times New Roman" w:hAnsi="Times New Roman"/>
                <w:bCs/>
              </w:rPr>
              <w:t>»</w:t>
            </w:r>
          </w:p>
          <w:p w:rsidR="00BB64C3" w:rsidRPr="001A53E0" w:rsidRDefault="00BB64C3" w:rsidP="00C027E1">
            <w:pPr>
              <w:spacing w:after="0" w:line="240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1810" w:type="dxa"/>
          </w:tcPr>
          <w:p w:rsidR="00BB64C3" w:rsidRPr="00231E7A" w:rsidRDefault="00BB64C3" w:rsidP="00C027E1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Pr="00231E7A" w:rsidRDefault="00BB64C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BB64C3" w:rsidRDefault="00BB64C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Pr="00231E7A" w:rsidRDefault="00BB64C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BB64C3" w:rsidRPr="00231E7A" w:rsidTr="001A53E0">
        <w:tc>
          <w:tcPr>
            <w:tcW w:w="787" w:type="dxa"/>
          </w:tcPr>
          <w:p w:rsidR="00BB64C3" w:rsidRPr="00FD6CF4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BB64C3" w:rsidRDefault="00BB64C3" w:rsidP="00C027E1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</w:p>
          <w:p w:rsidR="00BB64C3" w:rsidRDefault="00BB64C3" w:rsidP="00C027E1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FD6CF4">
              <w:rPr>
                <w:rFonts w:ascii="Times New Roman" w:hAnsi="Times New Roman"/>
                <w:b/>
                <w:bCs/>
              </w:rPr>
              <w:t xml:space="preserve">Задача 2   </w:t>
            </w:r>
            <w:r w:rsidRPr="00BF3F5C">
              <w:rPr>
                <w:rFonts w:ascii="Times New Roman" w:hAnsi="Times New Roman"/>
                <w:b/>
                <w:bCs/>
              </w:rPr>
              <w:t>«Содействие в решении жилищных проблем молодых семей»</w:t>
            </w:r>
          </w:p>
          <w:p w:rsidR="00BB64C3" w:rsidRPr="00FD6CF4" w:rsidRDefault="00BB64C3" w:rsidP="00C027E1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0" w:type="dxa"/>
          </w:tcPr>
          <w:p w:rsidR="00BB64C3" w:rsidRPr="00231E7A" w:rsidRDefault="00BB64C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BB64C3" w:rsidRDefault="00BB64C3" w:rsidP="00C027E1">
            <w:pPr>
              <w:spacing w:after="0" w:line="240" w:lineRule="exact"/>
              <w:jc w:val="center"/>
            </w:pPr>
          </w:p>
        </w:tc>
        <w:tc>
          <w:tcPr>
            <w:tcW w:w="2310" w:type="dxa"/>
            <w:gridSpan w:val="2"/>
          </w:tcPr>
          <w:p w:rsidR="00BB64C3" w:rsidRDefault="00BB64C3" w:rsidP="00C027E1">
            <w:pPr>
              <w:spacing w:after="0" w:line="240" w:lineRule="exact"/>
              <w:jc w:val="center"/>
            </w:pPr>
          </w:p>
        </w:tc>
        <w:tc>
          <w:tcPr>
            <w:tcW w:w="1358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B64C3" w:rsidRPr="00231E7A" w:rsidTr="001A53E0">
        <w:trPr>
          <w:trHeight w:val="1515"/>
        </w:trPr>
        <w:tc>
          <w:tcPr>
            <w:tcW w:w="787" w:type="dxa"/>
            <w:tcBorders>
              <w:bottom w:val="single" w:sz="4" w:space="0" w:color="auto"/>
            </w:tcBorders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213" w:type="dxa"/>
            <w:tcBorders>
              <w:bottom w:val="single" w:sz="4" w:space="0" w:color="auto"/>
            </w:tcBorders>
          </w:tcPr>
          <w:p w:rsidR="00BB64C3" w:rsidRPr="00FD6CF4" w:rsidRDefault="00BB64C3" w:rsidP="00207BB0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Административное мероприятие 2</w:t>
            </w: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.002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Прием документов от молодых семей, принявших решен</w:t>
            </w:r>
            <w:r>
              <w:rPr>
                <w:rFonts w:ascii="Times New Roman" w:hAnsi="Times New Roman"/>
                <w:bCs/>
                <w:iCs/>
              </w:rPr>
              <w:t>ие участвовать в подпрограмме  «</w:t>
            </w:r>
            <w:r w:rsidRPr="00FD6CF4">
              <w:rPr>
                <w:rFonts w:ascii="Times New Roman" w:hAnsi="Times New Roman"/>
                <w:bCs/>
                <w:iCs/>
              </w:rPr>
              <w:t>Содействие в решении социально-экон</w:t>
            </w:r>
            <w:r>
              <w:rPr>
                <w:rFonts w:ascii="Times New Roman" w:hAnsi="Times New Roman"/>
                <w:bCs/>
                <w:iCs/>
              </w:rPr>
              <w:t>омических проблем молодых семей»</w:t>
            </w:r>
            <w:r w:rsidRPr="00FD6CF4">
              <w:rPr>
                <w:rFonts w:ascii="Times New Roman" w:hAnsi="Times New Roman"/>
                <w:bCs/>
                <w:iCs/>
              </w:rPr>
              <w:t>,  формирование единой информационной базы данных о претендентах на получение социальной выплаты, участниках программы в городе Ржеве Тверской области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BB64C3" w:rsidRPr="00231E7A" w:rsidRDefault="00BB64C3" w:rsidP="00C027E1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  <w:tcBorders>
              <w:bottom w:val="single" w:sz="4" w:space="0" w:color="auto"/>
            </w:tcBorders>
          </w:tcPr>
          <w:p w:rsidR="00BB64C3" w:rsidRPr="000E7E10" w:rsidRDefault="00BB64C3" w:rsidP="00C027E1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</w:tcPr>
          <w:p w:rsidR="00BB64C3" w:rsidRDefault="00BB64C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Default="00BB64C3" w:rsidP="00C027E1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BB64C3" w:rsidRPr="00231E7A" w:rsidRDefault="00BB64C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BB64C3" w:rsidRPr="00231E7A" w:rsidTr="001A53E0">
        <w:trPr>
          <w:trHeight w:val="390"/>
        </w:trPr>
        <w:tc>
          <w:tcPr>
            <w:tcW w:w="787" w:type="dxa"/>
            <w:tcBorders>
              <w:top w:val="single" w:sz="4" w:space="0" w:color="auto"/>
            </w:tcBorders>
          </w:tcPr>
          <w:p w:rsidR="00BB64C3" w:rsidRDefault="00BB64C3" w:rsidP="00B03D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213" w:type="dxa"/>
            <w:tcBorders>
              <w:top w:val="single" w:sz="4" w:space="0" w:color="auto"/>
            </w:tcBorders>
          </w:tcPr>
          <w:p w:rsidR="00BB64C3" w:rsidRDefault="00BB64C3" w:rsidP="00C027E1">
            <w:pPr>
              <w:spacing w:line="240" w:lineRule="exact"/>
              <w:rPr>
                <w:rFonts w:ascii="Times New Roman" w:hAnsi="Times New Roman"/>
                <w:b/>
                <w:bCs/>
                <w:iCs/>
              </w:rPr>
            </w:pPr>
            <w:r w:rsidRPr="00207BB0">
              <w:rPr>
                <w:rFonts w:ascii="Times New Roman" w:hAnsi="Times New Roman"/>
                <w:b/>
                <w:bCs/>
                <w:iCs/>
              </w:rPr>
              <w:t>Мероприятие 2.004</w:t>
            </w:r>
            <w:r w:rsidRPr="00207BB0">
              <w:rPr>
                <w:rFonts w:ascii="Times New Roman" w:hAnsi="Times New Roman"/>
                <w:bCs/>
                <w:iCs/>
              </w:rPr>
              <w:t xml:space="preserve"> "Расходы на реализацию мероприятий по обеспечению жильем молодых семе"</w:t>
            </w:r>
          </w:p>
        </w:tc>
        <w:tc>
          <w:tcPr>
            <w:tcW w:w="1810" w:type="dxa"/>
            <w:tcBorders>
              <w:top w:val="single" w:sz="4" w:space="0" w:color="auto"/>
            </w:tcBorders>
          </w:tcPr>
          <w:p w:rsidR="00BB64C3" w:rsidRPr="00231E7A" w:rsidRDefault="00BB64C3" w:rsidP="00392D2F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392D2F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</w:tcBorders>
          </w:tcPr>
          <w:p w:rsidR="00BB64C3" w:rsidRDefault="00BB64C3" w:rsidP="00392D2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BB64C3" w:rsidRPr="00A0118C" w:rsidRDefault="00BB64C3" w:rsidP="001A53E0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</w:tcBorders>
          </w:tcPr>
          <w:p w:rsidR="00BB64C3" w:rsidRDefault="00BB64C3" w:rsidP="00392D2F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Default="00BB64C3" w:rsidP="00392D2F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BB64C3" w:rsidRDefault="00BB64C3" w:rsidP="00207BB0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 xml:space="preserve">лавный бухгалтер </w:t>
            </w:r>
            <w:r>
              <w:rPr>
                <w:rFonts w:ascii="Times New Roman" w:hAnsi="Times New Roman"/>
              </w:rPr>
              <w:t>Аверчева</w:t>
            </w:r>
            <w:r w:rsidRPr="00231E7A">
              <w:rPr>
                <w:rFonts w:ascii="Times New Roman" w:hAnsi="Times New Roman"/>
              </w:rPr>
              <w:t xml:space="preserve"> Л.П.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</w:tcPr>
          <w:p w:rsidR="00BB64C3" w:rsidRDefault="00BB64C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64C3" w:rsidRDefault="00BB64C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64C3" w:rsidRDefault="00BB64C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64C3" w:rsidRPr="00231E7A" w:rsidRDefault="00BB64C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7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BB64C3" w:rsidRDefault="00BB64C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64C3" w:rsidRDefault="00BB64C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64C3" w:rsidRDefault="00BB64C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64C3" w:rsidRPr="00231E7A" w:rsidRDefault="00BB64C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BB64C3" w:rsidRPr="00231E7A" w:rsidTr="001A53E0">
        <w:tc>
          <w:tcPr>
            <w:tcW w:w="15931" w:type="dxa"/>
            <w:gridSpan w:val="11"/>
            <w:shd w:val="clear" w:color="auto" w:fill="FFFF99"/>
          </w:tcPr>
          <w:p w:rsidR="00BB64C3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B64C3" w:rsidRPr="00CC421F" w:rsidRDefault="00BB64C3" w:rsidP="00B03DDB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2</w:t>
            </w:r>
            <w:r w:rsidRPr="00CC421F">
              <w:rPr>
                <w:sz w:val="24"/>
                <w:szCs w:val="24"/>
              </w:rPr>
              <w:t xml:space="preserve"> </w:t>
            </w: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«Патриотическое и гражданс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кое воспитание </w:t>
            </w: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молодых граждан»</w:t>
            </w:r>
          </w:p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B64C3" w:rsidRPr="00231E7A" w:rsidTr="001A53E0">
        <w:tc>
          <w:tcPr>
            <w:tcW w:w="787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BB64C3" w:rsidRPr="008778C7" w:rsidRDefault="00BB64C3" w:rsidP="00B03D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01BFB">
              <w:rPr>
                <w:rFonts w:ascii="Times New Roman" w:hAnsi="Times New Roman"/>
              </w:rPr>
              <w:t>З</w:t>
            </w:r>
            <w:r w:rsidRPr="00101BFB">
              <w:rPr>
                <w:rFonts w:ascii="Times New Roman" w:hAnsi="Times New Roman"/>
                <w:b/>
                <w:bCs/>
              </w:rPr>
              <w:t xml:space="preserve">адача  1 </w:t>
            </w:r>
            <w:r w:rsidRPr="00101BFB">
              <w:rPr>
                <w:rFonts w:ascii="Times New Roman" w:hAnsi="Times New Roman"/>
              </w:rPr>
              <w:t xml:space="preserve"> </w:t>
            </w:r>
            <w:r w:rsidRPr="00101BFB">
              <w:t xml:space="preserve"> </w:t>
            </w:r>
            <w:r w:rsidRPr="00BF3F5C">
              <w:rPr>
                <w:rFonts w:ascii="Times New Roman" w:hAnsi="Times New Roman"/>
                <w:b/>
              </w:rPr>
              <w:t>«Содействие развитию гражданско-патриотического и духовно-нравственного воспитания молодежи»</w:t>
            </w: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  <w:gridSpan w:val="2"/>
          </w:tcPr>
          <w:p w:rsidR="00BB64C3" w:rsidRDefault="00BB64C3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B64C3" w:rsidRPr="00231E7A" w:rsidTr="001A53E0">
        <w:tc>
          <w:tcPr>
            <w:tcW w:w="787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213" w:type="dxa"/>
          </w:tcPr>
          <w:p w:rsidR="00BB64C3" w:rsidRPr="00101BFB" w:rsidRDefault="00BB64C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Проведение, организация  и участие в мероприятиях патриотической направленности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Default="00BB64C3" w:rsidP="00FD6C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BB64C3" w:rsidRDefault="00BB64C3" w:rsidP="00FD6C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 </w:t>
            </w:r>
            <w:r w:rsidRPr="00231E7A">
              <w:rPr>
                <w:rFonts w:ascii="Times New Roman" w:hAnsi="Times New Roman"/>
                <w:color w:val="000000"/>
              </w:rPr>
              <w:t xml:space="preserve">администрации города Ржева, </w:t>
            </w:r>
          </w:p>
          <w:p w:rsidR="00BB64C3" w:rsidRPr="00A945FD" w:rsidRDefault="00BB64C3" w:rsidP="00207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</w:t>
            </w:r>
            <w:r>
              <w:rPr>
                <w:rFonts w:ascii="Times New Roman" w:hAnsi="Times New Roman"/>
                <w:color w:val="000000"/>
              </w:rPr>
              <w:t>ентр патриотического воспитания»</w:t>
            </w:r>
          </w:p>
        </w:tc>
        <w:tc>
          <w:tcPr>
            <w:tcW w:w="2310" w:type="dxa"/>
            <w:gridSpan w:val="2"/>
          </w:tcPr>
          <w:p w:rsidR="00BB64C3" w:rsidRDefault="00BB64C3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Default="00BB64C3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</w:p>
          <w:p w:rsidR="00BB64C3" w:rsidRDefault="00BB64C3" w:rsidP="00FD6CF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BB64C3" w:rsidRPr="00231E7A" w:rsidTr="001A53E0">
        <w:tc>
          <w:tcPr>
            <w:tcW w:w="787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213" w:type="dxa"/>
          </w:tcPr>
          <w:p w:rsidR="00BB64C3" w:rsidRDefault="00BB64C3" w:rsidP="00207BB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01BFB">
              <w:rPr>
                <w:rFonts w:ascii="Times New Roman" w:hAnsi="Times New Roman"/>
                <w:b/>
                <w:bCs/>
              </w:rPr>
              <w:t xml:space="preserve">Административное мероприятие 1.002 </w:t>
            </w:r>
            <w:r>
              <w:rPr>
                <w:rFonts w:ascii="Times New Roman" w:hAnsi="Times New Roman"/>
                <w:bCs/>
              </w:rPr>
              <w:t>«</w:t>
            </w:r>
            <w:r w:rsidRPr="00101BFB">
              <w:rPr>
                <w:rFonts w:ascii="Times New Roman" w:hAnsi="Times New Roman"/>
                <w:bCs/>
              </w:rPr>
              <w:t>Проведение совещаний, круглых столов, акций и иных общественных мероприятий, направленных на формирование гражданской позиции</w:t>
            </w:r>
            <w:r>
              <w:rPr>
                <w:rFonts w:ascii="Times New Roman" w:hAnsi="Times New Roman"/>
                <w:bCs/>
              </w:rPr>
              <w:t>»</w:t>
            </w:r>
          </w:p>
          <w:p w:rsidR="00BB64C3" w:rsidRPr="00101BFB" w:rsidRDefault="00BB64C3" w:rsidP="00207B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Default="00BB64C3" w:rsidP="00CA6D37">
            <w:pPr>
              <w:spacing w:after="0" w:line="240" w:lineRule="auto"/>
              <w:jc w:val="center"/>
            </w:pPr>
            <w:r w:rsidRPr="00EF5F35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  <w:gridSpan w:val="2"/>
          </w:tcPr>
          <w:p w:rsidR="00BB64C3" w:rsidRDefault="00BB64C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Pr="008778C7" w:rsidRDefault="00BB64C3" w:rsidP="00877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BB64C3" w:rsidRPr="00231E7A" w:rsidTr="001A53E0">
        <w:tc>
          <w:tcPr>
            <w:tcW w:w="787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BB64C3" w:rsidRDefault="00BB64C3" w:rsidP="00207BB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Задача  2  </w:t>
            </w:r>
            <w:r>
              <w:rPr>
                <w:rFonts w:ascii="Times New Roman" w:hAnsi="Times New Roman"/>
                <w:b/>
                <w:bCs/>
                <w:iCs/>
              </w:rPr>
              <w:t>«</w:t>
            </w:r>
            <w:r w:rsidRPr="007F316C">
              <w:rPr>
                <w:rFonts w:ascii="Times New Roman" w:hAnsi="Times New Roman"/>
                <w:b/>
                <w:bCs/>
                <w:iCs/>
              </w:rPr>
              <w:t>Организация деятельности объекто</w:t>
            </w:r>
            <w:r>
              <w:rPr>
                <w:rFonts w:ascii="Times New Roman" w:hAnsi="Times New Roman"/>
                <w:b/>
                <w:bCs/>
                <w:iCs/>
              </w:rPr>
              <w:t>в патриотической направленности»</w:t>
            </w:r>
          </w:p>
          <w:p w:rsidR="00BB64C3" w:rsidRDefault="00BB64C3" w:rsidP="00207BB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  <w:p w:rsidR="00BB64C3" w:rsidRPr="008778C7" w:rsidRDefault="00BB64C3" w:rsidP="00207BB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BB64C3" w:rsidRPr="00E745D9" w:rsidRDefault="00BB64C3" w:rsidP="00924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BB64C3" w:rsidRDefault="00BB64C3" w:rsidP="00CA6D37">
            <w:pPr>
              <w:spacing w:after="0" w:line="240" w:lineRule="auto"/>
              <w:jc w:val="center"/>
            </w:pPr>
          </w:p>
        </w:tc>
        <w:tc>
          <w:tcPr>
            <w:tcW w:w="1358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B64C3" w:rsidRPr="00231E7A" w:rsidTr="001A53E0">
        <w:tc>
          <w:tcPr>
            <w:tcW w:w="787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213" w:type="dxa"/>
          </w:tcPr>
          <w:p w:rsidR="00BB64C3" w:rsidRPr="00101BFB" w:rsidRDefault="00BB64C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Содержание музея и Мемориал</w:t>
            </w:r>
            <w:r>
              <w:rPr>
                <w:rFonts w:ascii="Times New Roman" w:hAnsi="Times New Roman"/>
                <w:bCs/>
                <w:iCs/>
              </w:rPr>
              <w:t>ьного кладбища советских воинов»</w:t>
            </w:r>
            <w:r w:rsidRPr="00101BFB">
              <w:rPr>
                <w:rFonts w:ascii="Times New Roman" w:hAnsi="Times New Roman"/>
                <w:bCs/>
                <w:iCs/>
              </w:rPr>
              <w:t xml:space="preserve"> (внебюджетные средства)</w:t>
            </w: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B64C3" w:rsidRPr="00E745D9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10" w:type="dxa"/>
            <w:gridSpan w:val="2"/>
          </w:tcPr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Pr="00835D41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BB64C3" w:rsidRPr="00231E7A" w:rsidTr="001A53E0">
        <w:tc>
          <w:tcPr>
            <w:tcW w:w="787" w:type="dxa"/>
          </w:tcPr>
          <w:p w:rsidR="00BB64C3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213" w:type="dxa"/>
          </w:tcPr>
          <w:p w:rsidR="00BB64C3" w:rsidRPr="00101BFB" w:rsidRDefault="00BB64C3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 2.003 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Обеспечение деятельности Муниципального учреждения</w:t>
            </w:r>
            <w:r>
              <w:rPr>
                <w:rFonts w:ascii="Times New Roman" w:hAnsi="Times New Roman"/>
                <w:bCs/>
                <w:iCs/>
              </w:rPr>
              <w:t xml:space="preserve"> города Ржева Тверской области «</w:t>
            </w:r>
            <w:r w:rsidRPr="00101BFB">
              <w:rPr>
                <w:rFonts w:ascii="Times New Roman" w:hAnsi="Times New Roman"/>
                <w:bCs/>
                <w:iCs/>
              </w:rPr>
              <w:t>Центр патриотического воспитания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BB64C3" w:rsidRPr="00231E7A" w:rsidRDefault="00BB64C3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</w:t>
            </w:r>
            <w:r>
              <w:rPr>
                <w:rFonts w:ascii="Times New Roman" w:hAnsi="Times New Roman"/>
                <w:color w:val="000000"/>
              </w:rPr>
              <w:t>ентр патриотического воспитания»</w:t>
            </w:r>
          </w:p>
        </w:tc>
        <w:tc>
          <w:tcPr>
            <w:tcW w:w="2310" w:type="dxa"/>
            <w:gridSpan w:val="2"/>
          </w:tcPr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Default="00BB64C3" w:rsidP="001A65D3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7A2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7A2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31.12.2019</w:t>
            </w:r>
          </w:p>
        </w:tc>
      </w:tr>
      <w:tr w:rsidR="00BB64C3" w:rsidRPr="00231E7A" w:rsidTr="001A53E0">
        <w:tc>
          <w:tcPr>
            <w:tcW w:w="787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213" w:type="dxa"/>
          </w:tcPr>
          <w:p w:rsidR="00BB64C3" w:rsidRPr="00101BFB" w:rsidRDefault="00BB64C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>Административное мероприятие 2.004</w:t>
            </w:r>
            <w:r>
              <w:rPr>
                <w:rFonts w:ascii="Times New Roman" w:hAnsi="Times New Roman"/>
                <w:bCs/>
                <w:iCs/>
              </w:rPr>
              <w:t xml:space="preserve">  «</w:t>
            </w:r>
            <w:r w:rsidRPr="00101BFB">
              <w:rPr>
                <w:rFonts w:ascii="Times New Roman" w:hAnsi="Times New Roman"/>
                <w:bCs/>
                <w:iCs/>
              </w:rPr>
              <w:t>Организация мероприятий по поиску, захоронению останков и установлению имен погибших воинов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  <w:p w:rsidR="00BB64C3" w:rsidRPr="002F4646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Pr="00231E7A" w:rsidRDefault="00BB64C3" w:rsidP="001A65D3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BB64C3" w:rsidRPr="00231E7A" w:rsidTr="001A53E0">
        <w:tc>
          <w:tcPr>
            <w:tcW w:w="787" w:type="dxa"/>
          </w:tcPr>
          <w:p w:rsidR="00BB64C3" w:rsidRDefault="00BB64C3" w:rsidP="00672E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5213" w:type="dxa"/>
          </w:tcPr>
          <w:p w:rsidR="00BB64C3" w:rsidRDefault="00BB64C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A04AEA">
              <w:rPr>
                <w:rFonts w:ascii="Times New Roman" w:hAnsi="Times New Roman"/>
                <w:b/>
              </w:rPr>
              <w:t>Мероприятие 2.005</w:t>
            </w:r>
            <w:r w:rsidRPr="00A04AEA">
              <w:rPr>
                <w:rFonts w:ascii="Times New Roman" w:hAnsi="Times New Roman"/>
              </w:rPr>
              <w:t xml:space="preserve"> «Расходы за счет средств местного бюджета на приобретение ритуальных принадлежностей  для проведения церемонии захоронения останков воинов, погибших в годы Великой Отечественной войны»</w:t>
            </w:r>
          </w:p>
          <w:p w:rsidR="00BB64C3" w:rsidRPr="00A04AEA" w:rsidRDefault="00BB64C3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1810" w:type="dxa"/>
          </w:tcPr>
          <w:p w:rsidR="00BB64C3" w:rsidRPr="00231E7A" w:rsidRDefault="00BB64C3" w:rsidP="00A04AE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93" w:type="dxa"/>
            <w:gridSpan w:val="2"/>
          </w:tcPr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  <w:p w:rsidR="00BB64C3" w:rsidRPr="002F4646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BB64C3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Pr="00231E7A" w:rsidRDefault="00BB64C3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01.06.2019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31.08.2019</w:t>
            </w:r>
          </w:p>
        </w:tc>
      </w:tr>
      <w:tr w:rsidR="00BB64C3" w:rsidRPr="00231E7A" w:rsidTr="001A53E0">
        <w:tc>
          <w:tcPr>
            <w:tcW w:w="15931" w:type="dxa"/>
            <w:gridSpan w:val="11"/>
            <w:shd w:val="clear" w:color="auto" w:fill="FFFF99"/>
          </w:tcPr>
          <w:p w:rsidR="00BB64C3" w:rsidRDefault="00BB64C3" w:rsidP="00CA6D3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B64C3" w:rsidRDefault="00BB64C3" w:rsidP="00CA6D3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1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Выполнение Подпрограммы 3 «Вовлечение молодёжи в общественно-политическую, </w:t>
            </w:r>
          </w:p>
          <w:p w:rsidR="00BB64C3" w:rsidRDefault="00BB64C3" w:rsidP="000163D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14F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социально-экономическую и культурную жизнь общества»</w:t>
            </w:r>
          </w:p>
          <w:p w:rsidR="00BB64C3" w:rsidRPr="000163D7" w:rsidRDefault="00BB64C3" w:rsidP="000163D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B64C3" w:rsidRPr="00231E7A" w:rsidTr="001A53E0">
        <w:tc>
          <w:tcPr>
            <w:tcW w:w="787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BB64C3" w:rsidRDefault="00BB64C3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4D6B">
              <w:rPr>
                <w:rFonts w:ascii="Times New Roman" w:hAnsi="Times New Roman"/>
                <w:b/>
                <w:bCs/>
              </w:rPr>
              <w:t xml:space="preserve">Задача 1 </w:t>
            </w:r>
            <w:r>
              <w:rPr>
                <w:rFonts w:ascii="Times New Roman" w:hAnsi="Times New Roman"/>
                <w:b/>
                <w:bCs/>
              </w:rPr>
              <w:t>«</w:t>
            </w:r>
            <w:r w:rsidRPr="00C5714F">
              <w:rPr>
                <w:rFonts w:ascii="Times New Roman" w:hAnsi="Times New Roman"/>
                <w:b/>
                <w:bCs/>
              </w:rPr>
              <w:t>Поддержка общественно значимых молодежных инициатив и развитие молодежного самоуправления</w:t>
            </w:r>
            <w:r>
              <w:rPr>
                <w:rFonts w:ascii="Times New Roman" w:hAnsi="Times New Roman"/>
                <w:b/>
                <w:bCs/>
              </w:rPr>
              <w:t>»</w:t>
            </w:r>
          </w:p>
          <w:p w:rsidR="00BB64C3" w:rsidRPr="00231E7A" w:rsidRDefault="00BB64C3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BB64C3" w:rsidRPr="004F7018" w:rsidRDefault="00BB64C3" w:rsidP="004F7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BB64C3" w:rsidRPr="00231E7A" w:rsidRDefault="00BB64C3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B64C3" w:rsidRPr="00231E7A" w:rsidTr="001A53E0">
        <w:tc>
          <w:tcPr>
            <w:tcW w:w="787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5213" w:type="dxa"/>
          </w:tcPr>
          <w:p w:rsidR="00BB64C3" w:rsidRPr="00FD6CF4" w:rsidRDefault="00BB64C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Проведение мероприятий с работающей молодежью города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Default="00BB64C3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BB64C3" w:rsidRPr="00DB6B69" w:rsidRDefault="00BB64C3" w:rsidP="00DB6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BB64C3" w:rsidRDefault="00BB64C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Default="00BB64C3" w:rsidP="000C714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BB64C3" w:rsidRPr="00231E7A" w:rsidTr="001A53E0">
        <w:trPr>
          <w:trHeight w:val="1106"/>
        </w:trPr>
        <w:tc>
          <w:tcPr>
            <w:tcW w:w="787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5213" w:type="dxa"/>
          </w:tcPr>
          <w:p w:rsidR="00BB64C3" w:rsidRPr="00FD6CF4" w:rsidRDefault="00BB64C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1.002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Организация деятельности Молоде</w:t>
            </w:r>
            <w:r>
              <w:rPr>
                <w:rFonts w:ascii="Times New Roman" w:hAnsi="Times New Roman"/>
                <w:bCs/>
                <w:iCs/>
              </w:rPr>
              <w:t>жного общественного Совета при А</w:t>
            </w:r>
            <w:r w:rsidRPr="00FD6CF4">
              <w:rPr>
                <w:rFonts w:ascii="Times New Roman" w:hAnsi="Times New Roman"/>
                <w:bCs/>
                <w:iCs/>
              </w:rPr>
              <w:t>дминистрации города Ржева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Default="00BB64C3" w:rsidP="00526B9D">
            <w:pPr>
              <w:spacing w:after="0" w:line="240" w:lineRule="auto"/>
              <w:jc w:val="center"/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  <w:gridSpan w:val="2"/>
          </w:tcPr>
          <w:p w:rsidR="00BB64C3" w:rsidRDefault="00BB64C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Pr="005C718E" w:rsidRDefault="00BB64C3" w:rsidP="005C71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BB64C3" w:rsidRPr="00231E7A" w:rsidTr="001A53E0">
        <w:tc>
          <w:tcPr>
            <w:tcW w:w="787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5213" w:type="dxa"/>
          </w:tcPr>
          <w:p w:rsidR="00BB64C3" w:rsidRPr="00FD6CF4" w:rsidRDefault="00BB64C3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D6CF4">
              <w:rPr>
                <w:rFonts w:ascii="Times New Roman" w:hAnsi="Times New Roman"/>
                <w:b/>
                <w:bCs/>
              </w:rPr>
              <w:t xml:space="preserve">Мероприятие 1.003 </w:t>
            </w:r>
            <w:r>
              <w:rPr>
                <w:rFonts w:ascii="Times New Roman" w:hAnsi="Times New Roman"/>
                <w:bCs/>
              </w:rPr>
              <w:t>«</w:t>
            </w:r>
            <w:r w:rsidRPr="00FD6CF4">
              <w:rPr>
                <w:rFonts w:ascii="Times New Roman" w:hAnsi="Times New Roman"/>
                <w:bCs/>
              </w:rPr>
              <w:t>Материально-техническая поддержка молодежных  общественных организаций на конкурсной основе</w:t>
            </w:r>
            <w:r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Default="00BB64C3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BB64C3" w:rsidRPr="00E31CE5" w:rsidRDefault="00BB64C3" w:rsidP="00E31C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BB64C3" w:rsidRDefault="00BB64C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Default="00BB64C3" w:rsidP="00AB53F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337F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30.11.2019</w:t>
            </w:r>
          </w:p>
        </w:tc>
      </w:tr>
      <w:tr w:rsidR="00BB64C3" w:rsidRPr="00231E7A" w:rsidTr="001A53E0">
        <w:tc>
          <w:tcPr>
            <w:tcW w:w="787" w:type="dxa"/>
          </w:tcPr>
          <w:p w:rsidR="00BB64C3" w:rsidRPr="00231E7A" w:rsidRDefault="00BB64C3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5213" w:type="dxa"/>
          </w:tcPr>
          <w:p w:rsidR="00BB64C3" w:rsidRPr="00FD6CF4" w:rsidRDefault="00BB64C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 xml:space="preserve">Административное мероприятие 1.004 </w:t>
            </w:r>
            <w:r>
              <w:rPr>
                <w:rFonts w:ascii="Times New Roman" w:hAnsi="Times New Roman"/>
              </w:rPr>
              <w:t>«</w:t>
            </w:r>
            <w:r w:rsidRPr="00FD6CF4">
              <w:rPr>
                <w:rFonts w:ascii="Times New Roman" w:hAnsi="Times New Roman"/>
              </w:rPr>
              <w:t>Поддержка и взаимодействие с общественными объединениями, осуществляющими дея</w:t>
            </w:r>
            <w:r>
              <w:rPr>
                <w:rFonts w:ascii="Times New Roman" w:hAnsi="Times New Roman"/>
              </w:rPr>
              <w:t>тельность на территории города»</w:t>
            </w: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Default="00BB64C3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BB64C3" w:rsidRDefault="00BB64C3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  <w:gridSpan w:val="2"/>
          </w:tcPr>
          <w:p w:rsidR="00BB64C3" w:rsidRDefault="00BB64C3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Pr="005C718E" w:rsidRDefault="00BB64C3" w:rsidP="005C71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BB64C3" w:rsidRPr="00231E7A" w:rsidTr="001A53E0">
        <w:tc>
          <w:tcPr>
            <w:tcW w:w="787" w:type="dxa"/>
          </w:tcPr>
          <w:p w:rsidR="00BB64C3" w:rsidRPr="00231E7A" w:rsidRDefault="00BB64C3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5213" w:type="dxa"/>
          </w:tcPr>
          <w:p w:rsidR="00BB64C3" w:rsidRPr="00FD6CF4" w:rsidRDefault="00BB64C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 xml:space="preserve">Административное мероприятие 1.005 </w:t>
            </w:r>
            <w:r>
              <w:rPr>
                <w:rFonts w:ascii="Times New Roman" w:hAnsi="Times New Roman"/>
              </w:rPr>
              <w:t>«</w:t>
            </w:r>
            <w:r w:rsidRPr="00FD6CF4">
              <w:rPr>
                <w:rFonts w:ascii="Times New Roman" w:hAnsi="Times New Roman"/>
              </w:rPr>
              <w:t>Ведение реестра молодежных общественных организаций,  действу</w:t>
            </w:r>
            <w:r>
              <w:rPr>
                <w:rFonts w:ascii="Times New Roman" w:hAnsi="Times New Roman"/>
              </w:rPr>
              <w:t>ющих на территории города Ржева»</w:t>
            </w: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Default="00BB64C3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BB64C3" w:rsidRDefault="00BB64C3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  <w:gridSpan w:val="2"/>
          </w:tcPr>
          <w:p w:rsidR="00BB64C3" w:rsidRDefault="00BB64C3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Pr="00E31CE5" w:rsidRDefault="00BB64C3" w:rsidP="005C71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31.12.2019</w:t>
            </w:r>
          </w:p>
        </w:tc>
      </w:tr>
      <w:tr w:rsidR="00BB64C3" w:rsidRPr="00231E7A" w:rsidTr="005C718E">
        <w:trPr>
          <w:trHeight w:val="1121"/>
        </w:trPr>
        <w:tc>
          <w:tcPr>
            <w:tcW w:w="787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BB64C3" w:rsidRPr="00231E7A" w:rsidRDefault="00BB64C3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244F">
              <w:rPr>
                <w:rFonts w:ascii="Times New Roman" w:hAnsi="Times New Roman"/>
                <w:b/>
                <w:bCs/>
              </w:rPr>
              <w:t xml:space="preserve">Задача 2 </w:t>
            </w:r>
            <w:r w:rsidRPr="00E31CE5">
              <w:rPr>
                <w:rFonts w:ascii="Times New Roman" w:hAnsi="Times New Roman"/>
                <w:b/>
                <w:bCs/>
              </w:rPr>
              <w:t>«Повышение социальной активности молодежи, формирование у нее готовности к участию в общественно-политической жизни города, области,  привлечение представителей молодежи к реализации городской молодежной политики»</w:t>
            </w: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BB64C3" w:rsidRDefault="00BB64C3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  <w:gridSpan w:val="2"/>
          </w:tcPr>
          <w:p w:rsidR="00BB64C3" w:rsidRDefault="00BB64C3" w:rsidP="00526B9D">
            <w:pPr>
              <w:spacing w:after="0" w:line="240" w:lineRule="auto"/>
              <w:jc w:val="center"/>
            </w:pPr>
          </w:p>
        </w:tc>
        <w:tc>
          <w:tcPr>
            <w:tcW w:w="1358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B64C3" w:rsidRPr="00231E7A" w:rsidTr="001A53E0">
        <w:tc>
          <w:tcPr>
            <w:tcW w:w="787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5213" w:type="dxa"/>
          </w:tcPr>
          <w:p w:rsidR="00BB64C3" w:rsidRPr="00231E7A" w:rsidRDefault="00BB64C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>
              <w:rPr>
                <w:rFonts w:ascii="Times New Roman" w:hAnsi="Times New Roman"/>
                <w:bCs/>
                <w:iCs/>
              </w:rPr>
              <w:t>«Организация и проведение</w:t>
            </w:r>
            <w:r w:rsidRPr="00FD6CF4">
              <w:rPr>
                <w:rFonts w:ascii="Times New Roman" w:hAnsi="Times New Roman"/>
                <w:bCs/>
                <w:iCs/>
              </w:rPr>
              <w:t xml:space="preserve"> мероприятий, акций по вовл</w:t>
            </w:r>
            <w:r>
              <w:rPr>
                <w:rFonts w:ascii="Times New Roman" w:hAnsi="Times New Roman"/>
                <w:bCs/>
                <w:iCs/>
              </w:rPr>
              <w:t>ечению молодежи в общественно-</w:t>
            </w:r>
            <w:r w:rsidRPr="00FD6CF4">
              <w:rPr>
                <w:rFonts w:ascii="Times New Roman" w:hAnsi="Times New Roman"/>
                <w:bCs/>
                <w:iCs/>
              </w:rPr>
              <w:t>политическую, социально-экономическую и культурную жизнь общества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Default="00BB64C3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BB64C3" w:rsidRPr="005C718E" w:rsidRDefault="00BB64C3" w:rsidP="005C718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t xml:space="preserve"> </w:t>
            </w: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  <w:gridSpan w:val="2"/>
          </w:tcPr>
          <w:p w:rsidR="00BB64C3" w:rsidRDefault="00BB64C3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Default="00BB64C3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31.12.2019</w:t>
            </w:r>
          </w:p>
        </w:tc>
      </w:tr>
      <w:tr w:rsidR="00BB64C3" w:rsidRPr="00231E7A" w:rsidTr="001A53E0">
        <w:tc>
          <w:tcPr>
            <w:tcW w:w="787" w:type="dxa"/>
          </w:tcPr>
          <w:p w:rsidR="00BB64C3" w:rsidRPr="00231E7A" w:rsidRDefault="00BB64C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5213" w:type="dxa"/>
          </w:tcPr>
          <w:p w:rsidR="00BB64C3" w:rsidRPr="00231E7A" w:rsidRDefault="00BB64C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>Административное мероприятие 2.002</w:t>
            </w:r>
            <w:r>
              <w:rPr>
                <w:rFonts w:ascii="Times New Roman" w:hAnsi="Times New Roman"/>
              </w:rPr>
              <w:t xml:space="preserve"> «</w:t>
            </w:r>
            <w:r w:rsidRPr="0043244F">
              <w:rPr>
                <w:rFonts w:ascii="Times New Roman" w:hAnsi="Times New Roman"/>
              </w:rPr>
              <w:t>Вовлечение молодежи в добровольческую (волонтерскую) деятельность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10" w:type="dxa"/>
          </w:tcPr>
          <w:p w:rsidR="00BB64C3" w:rsidRPr="00231E7A" w:rsidRDefault="00BB64C3" w:rsidP="00CD4F6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BB64C3" w:rsidRPr="00231E7A" w:rsidRDefault="00BB64C3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BB64C3" w:rsidRDefault="00BB64C3" w:rsidP="009B1E02">
            <w:pPr>
              <w:spacing w:after="0" w:line="240" w:lineRule="exact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  <w:gridSpan w:val="2"/>
          </w:tcPr>
          <w:p w:rsidR="00BB64C3" w:rsidRDefault="00BB64C3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BB64C3" w:rsidRDefault="00BB64C3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BB64C3" w:rsidRPr="00231E7A" w:rsidRDefault="00BB64C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01.01.2019</w:t>
            </w:r>
          </w:p>
        </w:tc>
        <w:tc>
          <w:tcPr>
            <w:tcW w:w="1360" w:type="dxa"/>
            <w:gridSpan w:val="2"/>
          </w:tcPr>
          <w:p w:rsidR="00BB64C3" w:rsidRPr="00231E7A" w:rsidRDefault="00BB64C3" w:rsidP="00E14D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31.12.2019</w:t>
            </w:r>
          </w:p>
        </w:tc>
      </w:tr>
    </w:tbl>
    <w:p w:rsidR="00BB64C3" w:rsidRPr="00EA534D" w:rsidRDefault="00BB64C3" w:rsidP="005C718E">
      <w:pPr>
        <w:tabs>
          <w:tab w:val="left" w:pos="8085"/>
        </w:tabs>
        <w:spacing w:after="0" w:line="240" w:lineRule="auto"/>
        <w:ind w:right="-720"/>
      </w:pPr>
    </w:p>
    <w:sectPr w:rsidR="00BB64C3" w:rsidRPr="00EA534D" w:rsidSect="005C718E">
      <w:pgSz w:w="16838" w:h="11906" w:orient="landscape"/>
      <w:pgMar w:top="1079" w:right="1134" w:bottom="36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4C3" w:rsidRDefault="00BB64C3" w:rsidP="0007719B">
      <w:pPr>
        <w:spacing w:after="0" w:line="240" w:lineRule="auto"/>
      </w:pPr>
      <w:r>
        <w:separator/>
      </w:r>
    </w:p>
  </w:endnote>
  <w:endnote w:type="continuationSeparator" w:id="1">
    <w:p w:rsidR="00BB64C3" w:rsidRDefault="00BB64C3" w:rsidP="0007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4C3" w:rsidRDefault="00BB64C3" w:rsidP="0007719B">
      <w:pPr>
        <w:spacing w:after="0" w:line="240" w:lineRule="auto"/>
      </w:pPr>
      <w:r>
        <w:separator/>
      </w:r>
    </w:p>
  </w:footnote>
  <w:footnote w:type="continuationSeparator" w:id="1">
    <w:p w:rsidR="00BB64C3" w:rsidRDefault="00BB64C3" w:rsidP="0007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DEF"/>
    <w:rsid w:val="000102BF"/>
    <w:rsid w:val="000163D7"/>
    <w:rsid w:val="00020E8D"/>
    <w:rsid w:val="000213BC"/>
    <w:rsid w:val="00054D99"/>
    <w:rsid w:val="00056C84"/>
    <w:rsid w:val="00072D3E"/>
    <w:rsid w:val="0007719B"/>
    <w:rsid w:val="000A7491"/>
    <w:rsid w:val="000C6952"/>
    <w:rsid w:val="000C7145"/>
    <w:rsid w:val="000D25FE"/>
    <w:rsid w:val="000E315D"/>
    <w:rsid w:val="000E7E10"/>
    <w:rsid w:val="00101BFB"/>
    <w:rsid w:val="001078F1"/>
    <w:rsid w:val="001200CC"/>
    <w:rsid w:val="00122D41"/>
    <w:rsid w:val="00123995"/>
    <w:rsid w:val="00134723"/>
    <w:rsid w:val="001513BF"/>
    <w:rsid w:val="00153178"/>
    <w:rsid w:val="00155455"/>
    <w:rsid w:val="00164AD5"/>
    <w:rsid w:val="00182C4D"/>
    <w:rsid w:val="00194D6B"/>
    <w:rsid w:val="00195F3E"/>
    <w:rsid w:val="00197834"/>
    <w:rsid w:val="001A2139"/>
    <w:rsid w:val="001A4516"/>
    <w:rsid w:val="001A53E0"/>
    <w:rsid w:val="001A65D3"/>
    <w:rsid w:val="001B4CC5"/>
    <w:rsid w:val="001C26A0"/>
    <w:rsid w:val="001D3B78"/>
    <w:rsid w:val="001F0A86"/>
    <w:rsid w:val="00202657"/>
    <w:rsid w:val="002064C2"/>
    <w:rsid w:val="00207BB0"/>
    <w:rsid w:val="00231E7A"/>
    <w:rsid w:val="002335B4"/>
    <w:rsid w:val="00237FAE"/>
    <w:rsid w:val="00260645"/>
    <w:rsid w:val="0027364A"/>
    <w:rsid w:val="00273AAB"/>
    <w:rsid w:val="00280ED9"/>
    <w:rsid w:val="002812D9"/>
    <w:rsid w:val="00287DB6"/>
    <w:rsid w:val="002B0A6C"/>
    <w:rsid w:val="002B50B6"/>
    <w:rsid w:val="002C1F8F"/>
    <w:rsid w:val="002C5319"/>
    <w:rsid w:val="002F4646"/>
    <w:rsid w:val="003023B2"/>
    <w:rsid w:val="00317A5D"/>
    <w:rsid w:val="00337078"/>
    <w:rsid w:val="00337FE8"/>
    <w:rsid w:val="00363AA5"/>
    <w:rsid w:val="003667DE"/>
    <w:rsid w:val="00392D2F"/>
    <w:rsid w:val="00395C84"/>
    <w:rsid w:val="003B1F8B"/>
    <w:rsid w:val="003B34DC"/>
    <w:rsid w:val="003B7571"/>
    <w:rsid w:val="003C0857"/>
    <w:rsid w:val="003E4B0C"/>
    <w:rsid w:val="00411D39"/>
    <w:rsid w:val="0041709E"/>
    <w:rsid w:val="00423429"/>
    <w:rsid w:val="0043244F"/>
    <w:rsid w:val="00440DC6"/>
    <w:rsid w:val="00444C85"/>
    <w:rsid w:val="0046382D"/>
    <w:rsid w:val="00476377"/>
    <w:rsid w:val="004C41CB"/>
    <w:rsid w:val="004D67A9"/>
    <w:rsid w:val="004F7018"/>
    <w:rsid w:val="0050515C"/>
    <w:rsid w:val="00507B62"/>
    <w:rsid w:val="00515DE0"/>
    <w:rsid w:val="00515F1A"/>
    <w:rsid w:val="005166D6"/>
    <w:rsid w:val="00523BBD"/>
    <w:rsid w:val="00526B9D"/>
    <w:rsid w:val="0053010B"/>
    <w:rsid w:val="005410A1"/>
    <w:rsid w:val="005452FE"/>
    <w:rsid w:val="0055143C"/>
    <w:rsid w:val="00557B33"/>
    <w:rsid w:val="005912AA"/>
    <w:rsid w:val="005B7FF8"/>
    <w:rsid w:val="005C718E"/>
    <w:rsid w:val="005D6F7A"/>
    <w:rsid w:val="005D7C1D"/>
    <w:rsid w:val="005F77EA"/>
    <w:rsid w:val="0063599A"/>
    <w:rsid w:val="00645B85"/>
    <w:rsid w:val="006539C2"/>
    <w:rsid w:val="0065618A"/>
    <w:rsid w:val="0067170F"/>
    <w:rsid w:val="00672E9A"/>
    <w:rsid w:val="006A0675"/>
    <w:rsid w:val="006A4DEF"/>
    <w:rsid w:val="006A614F"/>
    <w:rsid w:val="006D2B8E"/>
    <w:rsid w:val="006D60CF"/>
    <w:rsid w:val="006F28AC"/>
    <w:rsid w:val="006F5BBA"/>
    <w:rsid w:val="007169B8"/>
    <w:rsid w:val="00727B84"/>
    <w:rsid w:val="0074056F"/>
    <w:rsid w:val="00741AAF"/>
    <w:rsid w:val="007574A8"/>
    <w:rsid w:val="007748E1"/>
    <w:rsid w:val="0079652A"/>
    <w:rsid w:val="007A23BE"/>
    <w:rsid w:val="007B1591"/>
    <w:rsid w:val="007B42C9"/>
    <w:rsid w:val="007F316C"/>
    <w:rsid w:val="00835D41"/>
    <w:rsid w:val="00850E92"/>
    <w:rsid w:val="008714F9"/>
    <w:rsid w:val="00873CCA"/>
    <w:rsid w:val="008778C7"/>
    <w:rsid w:val="008844B9"/>
    <w:rsid w:val="008B7263"/>
    <w:rsid w:val="008C29F7"/>
    <w:rsid w:val="008E7B3A"/>
    <w:rsid w:val="00907462"/>
    <w:rsid w:val="00923EE8"/>
    <w:rsid w:val="00924A90"/>
    <w:rsid w:val="00926826"/>
    <w:rsid w:val="0094605C"/>
    <w:rsid w:val="00952D82"/>
    <w:rsid w:val="0095585E"/>
    <w:rsid w:val="009570E4"/>
    <w:rsid w:val="00997B42"/>
    <w:rsid w:val="009A0750"/>
    <w:rsid w:val="009A0A88"/>
    <w:rsid w:val="009A38BE"/>
    <w:rsid w:val="009B1E02"/>
    <w:rsid w:val="009B5A87"/>
    <w:rsid w:val="009F2EBD"/>
    <w:rsid w:val="00A0118C"/>
    <w:rsid w:val="00A046C2"/>
    <w:rsid w:val="00A04AEA"/>
    <w:rsid w:val="00A24D8A"/>
    <w:rsid w:val="00A419D7"/>
    <w:rsid w:val="00A67011"/>
    <w:rsid w:val="00A8418A"/>
    <w:rsid w:val="00A945FD"/>
    <w:rsid w:val="00AB39BA"/>
    <w:rsid w:val="00AB53F8"/>
    <w:rsid w:val="00AF7543"/>
    <w:rsid w:val="00B03DDB"/>
    <w:rsid w:val="00B3512B"/>
    <w:rsid w:val="00B408C3"/>
    <w:rsid w:val="00B43E18"/>
    <w:rsid w:val="00B64B08"/>
    <w:rsid w:val="00BA26B5"/>
    <w:rsid w:val="00BA7205"/>
    <w:rsid w:val="00BB64C3"/>
    <w:rsid w:val="00BD7E67"/>
    <w:rsid w:val="00BF3A28"/>
    <w:rsid w:val="00BF3F5C"/>
    <w:rsid w:val="00BF6FDB"/>
    <w:rsid w:val="00C027E1"/>
    <w:rsid w:val="00C06F65"/>
    <w:rsid w:val="00C265AF"/>
    <w:rsid w:val="00C366BA"/>
    <w:rsid w:val="00C413AF"/>
    <w:rsid w:val="00C5714F"/>
    <w:rsid w:val="00C60B9E"/>
    <w:rsid w:val="00C66856"/>
    <w:rsid w:val="00C7747D"/>
    <w:rsid w:val="00CA6D37"/>
    <w:rsid w:val="00CB0404"/>
    <w:rsid w:val="00CB62E6"/>
    <w:rsid w:val="00CB75EE"/>
    <w:rsid w:val="00CC421F"/>
    <w:rsid w:val="00CD4F61"/>
    <w:rsid w:val="00CD4F6B"/>
    <w:rsid w:val="00D3160F"/>
    <w:rsid w:val="00D319D2"/>
    <w:rsid w:val="00D33116"/>
    <w:rsid w:val="00D4155E"/>
    <w:rsid w:val="00D45708"/>
    <w:rsid w:val="00D735E6"/>
    <w:rsid w:val="00D82453"/>
    <w:rsid w:val="00D855B7"/>
    <w:rsid w:val="00DA0DD3"/>
    <w:rsid w:val="00DB6B69"/>
    <w:rsid w:val="00DC3707"/>
    <w:rsid w:val="00DC54E0"/>
    <w:rsid w:val="00DD41F9"/>
    <w:rsid w:val="00DE1963"/>
    <w:rsid w:val="00DE2BC5"/>
    <w:rsid w:val="00DF02D0"/>
    <w:rsid w:val="00DF6FB3"/>
    <w:rsid w:val="00E02B0C"/>
    <w:rsid w:val="00E03A05"/>
    <w:rsid w:val="00E14DCD"/>
    <w:rsid w:val="00E1508A"/>
    <w:rsid w:val="00E315D6"/>
    <w:rsid w:val="00E31CE5"/>
    <w:rsid w:val="00E31F70"/>
    <w:rsid w:val="00E34534"/>
    <w:rsid w:val="00E40583"/>
    <w:rsid w:val="00E745D9"/>
    <w:rsid w:val="00E76692"/>
    <w:rsid w:val="00E970CC"/>
    <w:rsid w:val="00EA534D"/>
    <w:rsid w:val="00EC6990"/>
    <w:rsid w:val="00EF5F35"/>
    <w:rsid w:val="00F028CB"/>
    <w:rsid w:val="00F24B4F"/>
    <w:rsid w:val="00F459AD"/>
    <w:rsid w:val="00F54737"/>
    <w:rsid w:val="00F63AEE"/>
    <w:rsid w:val="00F70754"/>
    <w:rsid w:val="00F80971"/>
    <w:rsid w:val="00F83BB0"/>
    <w:rsid w:val="00F93F93"/>
    <w:rsid w:val="00FA0DF0"/>
    <w:rsid w:val="00FC7F10"/>
    <w:rsid w:val="00FD6CF4"/>
    <w:rsid w:val="00FE2847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71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1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1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5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5</Pages>
  <Words>1438</Words>
  <Characters>8201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10</cp:revision>
  <cp:lastPrinted>2019-02-19T12:31:00Z</cp:lastPrinted>
  <dcterms:created xsi:type="dcterms:W3CDTF">2019-01-17T09:33:00Z</dcterms:created>
  <dcterms:modified xsi:type="dcterms:W3CDTF">2019-02-19T12:32:00Z</dcterms:modified>
</cp:coreProperties>
</file>